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1F27DC" w:rsidRDefault="00006B72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6B72">
              <w:rPr>
                <w:b/>
                <w:sz w:val="26"/>
                <w:szCs w:val="26"/>
                <w:lang w:val="en-US"/>
              </w:rPr>
              <w:t>203B_</w:t>
            </w:r>
            <w:r w:rsidR="001F27DC">
              <w:rPr>
                <w:b/>
                <w:sz w:val="26"/>
                <w:szCs w:val="26"/>
              </w:rPr>
              <w:t>050</w:t>
            </w:r>
            <w:bookmarkStart w:id="0" w:name="_GoBack"/>
            <w:bookmarkEnd w:id="0"/>
          </w:p>
        </w:tc>
      </w:tr>
      <w:tr w:rsidR="0055375D" w:rsidRPr="00C44B8B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006B72" w:rsidRDefault="008D0191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006B72">
              <w:rPr>
                <w:b/>
                <w:sz w:val="26"/>
                <w:szCs w:val="26"/>
                <w:lang w:val="en-US"/>
              </w:rPr>
              <w:t>2067481</w:t>
            </w:r>
            <w:r w:rsidR="0055375D" w:rsidRPr="00006B72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083135">
        <w:rPr>
          <w:b/>
          <w:sz w:val="26"/>
          <w:szCs w:val="26"/>
        </w:rPr>
        <w:t>(</w:t>
      </w:r>
      <w:r w:rsidR="008D0191" w:rsidRPr="00B27426">
        <w:rPr>
          <w:b/>
          <w:sz w:val="26"/>
          <w:szCs w:val="26"/>
        </w:rPr>
        <w:t>Болт М12х40 оцинкованный</w:t>
      </w:r>
      <w:r w:rsidR="00083135">
        <w:rPr>
          <w:b/>
          <w:sz w:val="26"/>
          <w:szCs w:val="26"/>
        </w:rPr>
        <w:t>)</w:t>
      </w:r>
      <w:r w:rsidR="00B27426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083135" w:rsidRDefault="00083135" w:rsidP="0008313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083135" w:rsidRDefault="00083135" w:rsidP="00083135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083135" w:rsidRDefault="00083135" w:rsidP="0008313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83135" w:rsidRDefault="00083135" w:rsidP="0008313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83135" w:rsidRDefault="00083135" w:rsidP="00083135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083135" w:rsidRDefault="00083135" w:rsidP="0008313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83135" w:rsidRDefault="00083135" w:rsidP="0008313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83135" w:rsidRDefault="00083135" w:rsidP="0008313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83135" w:rsidRDefault="00083135" w:rsidP="0008313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83135" w:rsidRDefault="00083135" w:rsidP="0008313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083135" w:rsidRDefault="00083135" w:rsidP="0008313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83135" w:rsidRDefault="00083135" w:rsidP="0008313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6C0FD1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83135" w:rsidRDefault="00083135" w:rsidP="0008313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083135" w:rsidRDefault="00083135" w:rsidP="00083135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083135" w:rsidRDefault="00083135" w:rsidP="00083135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83135" w:rsidRDefault="00083135" w:rsidP="00083135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083135" w:rsidRDefault="00083135" w:rsidP="00083135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83135" w:rsidRDefault="00083135" w:rsidP="00083135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083135" w:rsidRDefault="00083135" w:rsidP="00083135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83135" w:rsidRDefault="00083135" w:rsidP="00083135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083135" w:rsidRDefault="00083135" w:rsidP="0008313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083135" w:rsidRDefault="00083135" w:rsidP="0008313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083135" w:rsidRDefault="00083135" w:rsidP="00083135">
      <w:pPr>
        <w:spacing w:line="276" w:lineRule="auto"/>
        <w:rPr>
          <w:sz w:val="24"/>
          <w:szCs w:val="24"/>
        </w:rPr>
      </w:pPr>
    </w:p>
    <w:p w:rsidR="00083135" w:rsidRDefault="00083135" w:rsidP="0008313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83135" w:rsidRDefault="00083135" w:rsidP="000831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83135" w:rsidRDefault="00083135" w:rsidP="000831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83135" w:rsidRDefault="00083135" w:rsidP="0008313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83135" w:rsidRDefault="00083135" w:rsidP="000831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83135" w:rsidRDefault="00083135" w:rsidP="000831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83135" w:rsidRDefault="00083135" w:rsidP="00083135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83135" w:rsidRDefault="00083135" w:rsidP="000831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083135" w:rsidRDefault="00083135" w:rsidP="000831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83135" w:rsidRDefault="00083135" w:rsidP="000831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083135" w:rsidRDefault="00083135" w:rsidP="000831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083135" w:rsidRDefault="00083135" w:rsidP="000831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</w:t>
      </w:r>
      <w:r w:rsidR="00E43002">
        <w:rPr>
          <w:sz w:val="24"/>
          <w:szCs w:val="24"/>
        </w:rPr>
        <w:t>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083135" w:rsidRDefault="00083135" w:rsidP="00083135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083135" w:rsidRDefault="00083135" w:rsidP="00083135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83135" w:rsidRDefault="00083135" w:rsidP="000831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6C0FD1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083135" w:rsidRDefault="00083135" w:rsidP="000831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83135" w:rsidRDefault="00083135" w:rsidP="00083135">
      <w:pPr>
        <w:rPr>
          <w:sz w:val="26"/>
          <w:szCs w:val="26"/>
        </w:rPr>
      </w:pPr>
    </w:p>
    <w:p w:rsidR="00083135" w:rsidRDefault="00083135" w:rsidP="00083135">
      <w:pPr>
        <w:rPr>
          <w:sz w:val="26"/>
          <w:szCs w:val="26"/>
        </w:rPr>
      </w:pPr>
    </w:p>
    <w:p w:rsidR="00083135" w:rsidRDefault="00083135" w:rsidP="0008313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83135" w:rsidRDefault="00083135" w:rsidP="00083135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083135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828" w:rsidRDefault="00906828">
      <w:r>
        <w:separator/>
      </w:r>
    </w:p>
  </w:endnote>
  <w:endnote w:type="continuationSeparator" w:id="0">
    <w:p w:rsidR="00906828" w:rsidRDefault="00906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828" w:rsidRDefault="00906828">
      <w:r>
        <w:separator/>
      </w:r>
    </w:p>
  </w:footnote>
  <w:footnote w:type="continuationSeparator" w:id="0">
    <w:p w:rsidR="00906828" w:rsidRDefault="009068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C52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91"/>
    <w:rsid w:val="000000C1"/>
    <w:rsid w:val="0000261E"/>
    <w:rsid w:val="0000369B"/>
    <w:rsid w:val="00004529"/>
    <w:rsid w:val="00004DA3"/>
    <w:rsid w:val="0000513E"/>
    <w:rsid w:val="00005360"/>
    <w:rsid w:val="000069D6"/>
    <w:rsid w:val="00006B72"/>
    <w:rsid w:val="00010695"/>
    <w:rsid w:val="00011B5F"/>
    <w:rsid w:val="00013898"/>
    <w:rsid w:val="00013D54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3135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27DC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6B1C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212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A66B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0FD1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2E8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19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06828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222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25B5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27426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E4F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002"/>
    <w:rsid w:val="00E432B9"/>
    <w:rsid w:val="00E43F48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A68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5762E-4490-477E-9B5B-ACCC23B88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F62AF8-0128-4CFB-8171-B80A3420D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43D1933-27DC-44E0-A08F-2F6632827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44D8C8-F213-419C-AE30-4842376B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6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Новикова Татьяна Юрьевна</cp:lastModifiedBy>
  <cp:revision>12</cp:revision>
  <cp:lastPrinted>2010-09-30T13:29:00Z</cp:lastPrinted>
  <dcterms:created xsi:type="dcterms:W3CDTF">2015-03-31T08:42:00Z</dcterms:created>
  <dcterms:modified xsi:type="dcterms:W3CDTF">2020-07-06T06:36:00Z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